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BFBD09" w14:textId="77777777" w:rsidR="00C77127" w:rsidRDefault="00C77127"/>
    <w:p w14:paraId="5CC3C507" w14:textId="77777777" w:rsidR="00C77127" w:rsidRDefault="00C77127"/>
    <w:p w14:paraId="5D6A97AD" w14:textId="77777777" w:rsidR="00C77127" w:rsidRDefault="00C77127"/>
    <w:p w14:paraId="5D49A488" w14:textId="77777777" w:rsidR="00C77127" w:rsidRDefault="00C77127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Logistics Services Request Form</w:t>
      </w:r>
    </w:p>
    <w:p w14:paraId="6D39E9B1" w14:textId="77777777" w:rsidR="00C77127" w:rsidRDefault="00C7712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EXHIBITION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8146"/>
      </w:tblGrid>
      <w:tr w:rsidR="00C77127" w14:paraId="7361F746" w14:textId="77777777">
        <w:tc>
          <w:tcPr>
            <w:tcW w:w="2268" w:type="dxa"/>
            <w:vAlign w:val="center"/>
          </w:tcPr>
          <w:p w14:paraId="61C727E8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Name</w:t>
            </w:r>
            <w:r>
              <w:rPr>
                <w:rFonts w:ascii="Arial" w:hAnsi="Arial"/>
                <w:bCs/>
              </w:rPr>
              <w:tab/>
              <w:t>:</w:t>
            </w:r>
          </w:p>
        </w:tc>
        <w:tc>
          <w:tcPr>
            <w:tcW w:w="814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052CBD2" w14:textId="77777777" w:rsidR="00C77127" w:rsidRDefault="00466713" w:rsidP="002E048F">
            <w:pPr>
              <w:pStyle w:val="Tabloerii"/>
              <w:snapToGrid w:val="0"/>
              <w:rPr>
                <w:rFonts w:ascii="Arial" w:hAnsi="Arial"/>
                <w:b/>
              </w:rPr>
            </w:pPr>
            <w:r w:rsidRPr="00466713">
              <w:rPr>
                <w:rFonts w:ascii="Arial" w:hAnsi="Arial"/>
                <w:b/>
                <w:lang w:val="en-US"/>
              </w:rPr>
              <w:t>IFOS 2026, 09-13.09.2026 - ISTANBUL / TÜRKİYE</w:t>
            </w:r>
          </w:p>
        </w:tc>
      </w:tr>
      <w:tr w:rsidR="00C77127" w14:paraId="6CD72329" w14:textId="77777777">
        <w:tc>
          <w:tcPr>
            <w:tcW w:w="2268" w:type="dxa"/>
            <w:vAlign w:val="center"/>
          </w:tcPr>
          <w:p w14:paraId="10583D48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Country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814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2433A895" w14:textId="77777777" w:rsidR="00C77127" w:rsidRDefault="00C77127">
            <w:pPr>
              <w:pStyle w:val="Tabloerii"/>
              <w:snapToGrid w:val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TURKEY</w:t>
            </w:r>
          </w:p>
        </w:tc>
      </w:tr>
      <w:tr w:rsidR="00C77127" w14:paraId="7823466B" w14:textId="77777777">
        <w:tc>
          <w:tcPr>
            <w:tcW w:w="2268" w:type="dxa"/>
            <w:vAlign w:val="center"/>
          </w:tcPr>
          <w:p w14:paraId="146CBD3B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City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814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2AA4321D" w14:textId="77777777" w:rsidR="00C77127" w:rsidRDefault="00C77127">
            <w:pPr>
              <w:pStyle w:val="Tabloerii"/>
              <w:snapToGrid w:val="0"/>
              <w:ind w:left="22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ISTANBUL</w:t>
            </w:r>
          </w:p>
        </w:tc>
      </w:tr>
      <w:tr w:rsidR="00C77127" w14:paraId="2BD41E03" w14:textId="77777777">
        <w:tc>
          <w:tcPr>
            <w:tcW w:w="2268" w:type="dxa"/>
          </w:tcPr>
          <w:p w14:paraId="7C516670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Organizer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814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9D3C25C" w14:textId="77777777" w:rsidR="00C77127" w:rsidRDefault="00466713" w:rsidP="001473CF">
            <w:pPr>
              <w:pStyle w:val="Tabloerii"/>
              <w:snapToGrid w:val="0"/>
              <w:ind w:left="2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SERENAS GROUP</w:t>
            </w:r>
          </w:p>
        </w:tc>
      </w:tr>
    </w:tbl>
    <w:p w14:paraId="039023B9" w14:textId="77777777" w:rsidR="00C77127" w:rsidRDefault="00C7712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EXHIBITOR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4318"/>
      </w:tblGrid>
      <w:tr w:rsidR="00C77127" w14:paraId="146E9117" w14:textId="77777777">
        <w:tc>
          <w:tcPr>
            <w:tcW w:w="2268" w:type="dxa"/>
          </w:tcPr>
          <w:p w14:paraId="4BB72063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Name</w:t>
            </w:r>
            <w:r>
              <w:rPr>
                <w:rFonts w:ascii="Arial" w:hAnsi="Arial"/>
                <w:bCs/>
              </w:rPr>
              <w:tab/>
              <w:t>:</w:t>
            </w:r>
          </w:p>
        </w:tc>
        <w:sdt>
          <w:sdtPr>
            <w:rPr>
              <w:rFonts w:ascii="Arial" w:hAnsi="Arial"/>
              <w:bCs/>
            </w:rPr>
            <w:id w:val="297373328"/>
            <w:placeholder>
              <w:docPart w:val="4E74514AB38B4F0B8C7B0EF1F6902BF5"/>
            </w:placeholder>
            <w:showingPlcHdr/>
            <w:text/>
          </w:sdtPr>
          <w:sdtEndPr/>
          <w:sdtContent>
            <w:tc>
              <w:tcPr>
                <w:tcW w:w="8146" w:type="dxa"/>
                <w:gridSpan w:val="2"/>
                <w:tcBorders>
                  <w:top w:val="double" w:sz="1" w:space="0" w:color="000000"/>
                  <w:left w:val="double" w:sz="1" w:space="0" w:color="000000"/>
                  <w:bottom w:val="double" w:sz="1" w:space="0" w:color="000000"/>
                  <w:right w:val="double" w:sz="1" w:space="0" w:color="000000"/>
                </w:tcBorders>
              </w:tcPr>
              <w:p w14:paraId="4B6247F0" w14:textId="77777777" w:rsidR="00C77127" w:rsidRDefault="00C77127" w:rsidP="00C77127">
                <w:pPr>
                  <w:pStyle w:val="Tabloerii"/>
                  <w:snapToGrid w:val="0"/>
                  <w:ind w:left="228"/>
                  <w:rPr>
                    <w:rFonts w:ascii="Arial" w:hAnsi="Arial"/>
                    <w:bCs/>
                  </w:rPr>
                </w:pPr>
                <w:r w:rsidRPr="00B96760">
                  <w:rPr>
                    <w:rFonts w:ascii="Arial" w:hAnsi="Arial"/>
                    <w:bCs/>
                    <w:highlight w:val="lightGray"/>
                  </w:rPr>
                  <w:t>Exhibitor Name</w:t>
                </w:r>
              </w:p>
            </w:tc>
          </w:sdtContent>
        </w:sdt>
      </w:tr>
      <w:tr w:rsidR="00C77127" w14:paraId="327B0236" w14:textId="77777777">
        <w:tc>
          <w:tcPr>
            <w:tcW w:w="2268" w:type="dxa"/>
          </w:tcPr>
          <w:p w14:paraId="70C0DD18" w14:textId="77777777" w:rsidR="00C77127" w:rsidRDefault="00C77127">
            <w:pPr>
              <w:pStyle w:val="Tabloerii"/>
              <w:tabs>
                <w:tab w:val="left" w:pos="1646"/>
                <w:tab w:val="left" w:pos="1788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Representative</w:t>
            </w:r>
            <w:r>
              <w:rPr>
                <w:rFonts w:ascii="Arial" w:hAnsi="Arial"/>
              </w:rPr>
              <w:tab/>
              <w:t>:</w:t>
            </w:r>
          </w:p>
        </w:tc>
        <w:sdt>
          <w:sdtPr>
            <w:rPr>
              <w:rFonts w:ascii="Arial" w:hAnsi="Arial"/>
            </w:rPr>
            <w:id w:val="297373363"/>
            <w:placeholder>
              <w:docPart w:val="EC2095A80B284ACDBFD07B7912BD61B6"/>
            </w:placeholder>
            <w:showingPlcHdr/>
            <w:text/>
          </w:sdtPr>
          <w:sdtEndPr/>
          <w:sdtContent>
            <w:tc>
              <w:tcPr>
                <w:tcW w:w="8146" w:type="dxa"/>
                <w:gridSpan w:val="2"/>
                <w:tcBorders>
                  <w:top w:val="double" w:sz="1" w:space="0" w:color="000000"/>
                  <w:left w:val="double" w:sz="1" w:space="0" w:color="000000"/>
                  <w:bottom w:val="double" w:sz="1" w:space="0" w:color="000000"/>
                  <w:right w:val="double" w:sz="1" w:space="0" w:color="000000"/>
                </w:tcBorders>
              </w:tcPr>
              <w:p w14:paraId="31EED556" w14:textId="77777777" w:rsidR="00C77127" w:rsidRDefault="00C77127" w:rsidP="00C77127">
                <w:pPr>
                  <w:pStyle w:val="Tabloerii"/>
                  <w:snapToGrid w:val="0"/>
                  <w:ind w:left="228"/>
                  <w:rPr>
                    <w:rFonts w:ascii="Arial" w:hAnsi="Arial"/>
                  </w:rPr>
                </w:pPr>
                <w:r w:rsidRPr="00B96760">
                  <w:rPr>
                    <w:rFonts w:ascii="Arial" w:hAnsi="Arial"/>
                    <w:highlight w:val="lightGray"/>
                  </w:rPr>
                  <w:t>Representative Person</w:t>
                </w:r>
              </w:p>
            </w:tc>
          </w:sdtContent>
        </w:sdt>
      </w:tr>
      <w:tr w:rsidR="00C77127" w14:paraId="7E7FAE94" w14:textId="77777777">
        <w:tc>
          <w:tcPr>
            <w:tcW w:w="2268" w:type="dxa"/>
          </w:tcPr>
          <w:p w14:paraId="34108D69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Direct Phone</w:t>
            </w:r>
            <w:r>
              <w:rPr>
                <w:rFonts w:ascii="Arial" w:hAnsi="Arial"/>
              </w:rPr>
              <w:tab/>
              <w:t>:</w:t>
            </w:r>
          </w:p>
        </w:tc>
        <w:sdt>
          <w:sdtPr>
            <w:rPr>
              <w:rFonts w:ascii="Arial" w:hAnsi="Arial"/>
            </w:rPr>
            <w:id w:val="297373398"/>
            <w:placeholder>
              <w:docPart w:val="1F41B03311EA4DC9941FFF086D8BCF47"/>
            </w:placeholder>
            <w:showingPlcHdr/>
            <w:text/>
          </w:sdtPr>
          <w:sdtEndPr/>
          <w:sdtContent>
            <w:tc>
              <w:tcPr>
                <w:tcW w:w="8146" w:type="dxa"/>
                <w:gridSpan w:val="2"/>
                <w:tcBorders>
                  <w:top w:val="double" w:sz="1" w:space="0" w:color="000000"/>
                  <w:left w:val="double" w:sz="1" w:space="0" w:color="000000"/>
                  <w:bottom w:val="double" w:sz="1" w:space="0" w:color="000000"/>
                  <w:right w:val="double" w:sz="1" w:space="0" w:color="000000"/>
                </w:tcBorders>
              </w:tcPr>
              <w:p w14:paraId="7A0DCD08" w14:textId="77777777" w:rsidR="00C77127" w:rsidRDefault="00C77127" w:rsidP="00C77127">
                <w:pPr>
                  <w:pStyle w:val="Tabloerii"/>
                  <w:snapToGrid w:val="0"/>
                  <w:ind w:left="228"/>
                  <w:rPr>
                    <w:rFonts w:ascii="Arial" w:hAnsi="Arial"/>
                  </w:rPr>
                </w:pPr>
                <w:r w:rsidRPr="003A4110">
                  <w:rPr>
                    <w:rFonts w:ascii="Arial" w:hAnsi="Arial"/>
                    <w:highlight w:val="lightGray"/>
                  </w:rPr>
                  <w:t>+ 99 999 9999</w:t>
                </w:r>
              </w:p>
            </w:tc>
          </w:sdtContent>
        </w:sdt>
      </w:tr>
      <w:tr w:rsidR="00C77127" w14:paraId="3F5142A0" w14:textId="77777777">
        <w:tc>
          <w:tcPr>
            <w:tcW w:w="2268" w:type="dxa"/>
          </w:tcPr>
          <w:p w14:paraId="03595B94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Participation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382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161B0154" w14:textId="77777777" w:rsidR="00C77127" w:rsidRDefault="009A221D" w:rsidP="00C77127">
            <w:pPr>
              <w:pStyle w:val="Tabloerii"/>
              <w:snapToGrid w:val="0"/>
              <w:ind w:left="228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2C237DE9" wp14:editId="68A21AD3">
                  <wp:extent cx="1376045" cy="267970"/>
                  <wp:effectExtent l="0" t="0" r="0" b="0"/>
                  <wp:docPr id="9710284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45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50EAEB6" w14:textId="77777777" w:rsidR="00C77127" w:rsidRDefault="009A221D">
            <w:pPr>
              <w:pStyle w:val="Tabloerii"/>
              <w:snapToGrid w:val="0"/>
              <w:ind w:left="228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2DEBFFEC" wp14:editId="51C5D075">
                  <wp:extent cx="1376045" cy="267970"/>
                  <wp:effectExtent l="0" t="0" r="0" b="0"/>
                  <wp:docPr id="1216689928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45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75CB0B" w14:textId="77777777" w:rsidR="00C77127" w:rsidRDefault="00C77127"/>
    <w:p w14:paraId="60FB3372" w14:textId="77777777" w:rsidR="00C77127" w:rsidRDefault="00C7712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SHIPMENT</w:t>
      </w:r>
    </w:p>
    <w:tbl>
      <w:tblPr>
        <w:tblW w:w="104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2410"/>
        <w:gridCol w:w="3326"/>
      </w:tblGrid>
      <w:tr w:rsidR="00C77127" w14:paraId="36D68F58" w14:textId="77777777" w:rsidTr="00555F34">
        <w:tc>
          <w:tcPr>
            <w:tcW w:w="2268" w:type="dxa"/>
          </w:tcPr>
          <w:p w14:paraId="1FF17D13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CustomsType</w:t>
            </w:r>
            <w:r>
              <w:rPr>
                <w:rFonts w:ascii="Arial" w:hAnsi="Arial"/>
                <w:bCs/>
              </w:rPr>
              <w:tab/>
              <w:t>:</w:t>
            </w:r>
          </w:p>
        </w:tc>
        <w:tc>
          <w:tcPr>
            <w:tcW w:w="241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E580185" w14:textId="77777777" w:rsidR="00C77127" w:rsidRDefault="009A221D">
            <w:pPr>
              <w:pStyle w:val="Tabloerii"/>
              <w:snapToGrid w:val="0"/>
              <w:ind w:left="87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2CDAFC89" wp14:editId="6816DA0D">
                  <wp:extent cx="1376045" cy="267970"/>
                  <wp:effectExtent l="0" t="0" r="0" b="0"/>
                  <wp:docPr id="3" name="Resim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45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613F06F5" w14:textId="77777777" w:rsidR="00C77127" w:rsidRDefault="009A221D" w:rsidP="00C77127">
            <w:pPr>
              <w:pStyle w:val="Tabloerii"/>
              <w:snapToGrid w:val="0"/>
              <w:ind w:left="87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4FB80D19" wp14:editId="62DB52E5">
                  <wp:extent cx="1247140" cy="258445"/>
                  <wp:effectExtent l="0" t="0" r="0" b="0"/>
                  <wp:docPr id="4" name="Resim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9FAD552" w14:textId="77777777" w:rsidR="00C77127" w:rsidRDefault="009A221D" w:rsidP="00C77127">
            <w:pPr>
              <w:pStyle w:val="Tabloerii"/>
              <w:snapToGrid w:val="0"/>
              <w:ind w:left="87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1307FABA" wp14:editId="342A7BC0">
                  <wp:extent cx="1376045" cy="267970"/>
                  <wp:effectExtent l="0" t="0" r="0" b="0"/>
                  <wp:docPr id="5" name="Resim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45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127" w14:paraId="22EB398D" w14:textId="77777777" w:rsidTr="00555F34">
        <w:tc>
          <w:tcPr>
            <w:tcW w:w="2268" w:type="dxa"/>
          </w:tcPr>
          <w:p w14:paraId="6045F3AA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CustomsDoc</w:t>
            </w:r>
            <w:r>
              <w:rPr>
                <w:rFonts w:ascii="Arial" w:hAnsi="Arial"/>
                <w:bCs/>
              </w:rPr>
              <w:tab/>
              <w:t>:</w:t>
            </w:r>
          </w:p>
        </w:tc>
        <w:tc>
          <w:tcPr>
            <w:tcW w:w="241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76A1B2A5" w14:textId="77777777" w:rsidR="00C77127" w:rsidRDefault="009A221D" w:rsidP="00C77127">
            <w:pPr>
              <w:pStyle w:val="Tabloerii"/>
              <w:snapToGrid w:val="0"/>
              <w:ind w:left="87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5CDA47D8" wp14:editId="3D03142B">
                  <wp:extent cx="1376045" cy="267970"/>
                  <wp:effectExtent l="0" t="0" r="0" b="0"/>
                  <wp:docPr id="6" name="Resim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45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344F67BE" w14:textId="77777777" w:rsidR="00C77127" w:rsidRDefault="009A221D" w:rsidP="00C77127">
            <w:pPr>
              <w:pStyle w:val="Tabloerii"/>
              <w:snapToGrid w:val="0"/>
              <w:ind w:left="87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3A298246" wp14:editId="65778A4C">
                  <wp:extent cx="1376045" cy="267970"/>
                  <wp:effectExtent l="0" t="0" r="0" b="0"/>
                  <wp:docPr id="7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45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54BAAFB" w14:textId="77777777" w:rsidR="00C77127" w:rsidRDefault="009A221D" w:rsidP="00C77127">
            <w:pPr>
              <w:pStyle w:val="Tabloerii"/>
              <w:snapToGrid w:val="0"/>
              <w:ind w:left="87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360181C4" wp14:editId="72DC1537">
                  <wp:extent cx="1764030" cy="267970"/>
                  <wp:effectExtent l="0" t="0" r="0" b="0"/>
                  <wp:docPr id="8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030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127" w14:paraId="285A3A23" w14:textId="77777777" w:rsidTr="00555F34">
        <w:tc>
          <w:tcPr>
            <w:tcW w:w="2268" w:type="dxa"/>
          </w:tcPr>
          <w:p w14:paraId="350B8BF2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Pcs.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8146" w:type="dxa"/>
            <w:gridSpan w:val="3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704A5D2" w14:textId="77777777" w:rsidR="00C77127" w:rsidRPr="00D32203" w:rsidRDefault="009A221D" w:rsidP="00D32203">
            <w:pPr>
              <w:ind w:left="229"/>
              <w:rPr>
                <w:rFonts w:ascii="Arial" w:hAnsi="Arial" w:cs="Arial"/>
                <w:b/>
                <w:sz w:val="20"/>
              </w:rPr>
            </w:pPr>
            <w:sdt>
              <w:sdtPr>
                <w:rPr>
                  <w:rFonts w:ascii="Arial" w:hAnsi="Arial"/>
                </w:rPr>
                <w:id w:val="299567160"/>
                <w:placeholder>
                  <w:docPart w:val="45330BB4E8E54F96AB924C73838FF2F1"/>
                </w:placeholder>
                <w:showingPlcHdr/>
                <w:text/>
              </w:sdtPr>
              <w:sdtEndPr/>
              <w:sdtContent>
                <w:r w:rsidR="006D2C0C" w:rsidRPr="003A4110">
                  <w:rPr>
                    <w:rFonts w:ascii="Arial" w:hAnsi="Arial"/>
                    <w:highlight w:val="lightGray"/>
                  </w:rPr>
                  <w:t>Click</w:t>
                </w:r>
              </w:sdtContent>
            </w:sdt>
            <w:sdt>
              <w:sdtPr>
                <w:rPr>
                  <w:rFonts w:ascii="Arial" w:hAnsi="Arial" w:cs="Arial"/>
                  <w:b/>
                  <w:sz w:val="20"/>
                </w:rPr>
                <w:id w:val="195143734"/>
                <w:placeholder>
                  <w:docPart w:val="76723528266644FE85C988AD408ED57F"/>
                </w:placeholder>
                <w:showingPlcHdr/>
                <w:comboBox>
                  <w:listItem w:displayText="Pcs" w:value="Pcs"/>
                  <w:listItem w:displayText="Box" w:value="Box"/>
                  <w:listItem w:displayText="Set" w:value="Set"/>
                  <w:listItem w:displayText="Kit" w:value="Kit"/>
                </w:comboBox>
              </w:sdtPr>
              <w:sdtEndPr/>
              <w:sdtContent>
                <w:r w:rsidR="00D32203" w:rsidRPr="003A4110">
                  <w:rPr>
                    <w:rStyle w:val="YerTutucuMetni"/>
                    <w:rFonts w:ascii="Arial" w:hAnsi="Arial" w:cs="Arial"/>
                  </w:rPr>
                  <w:t>Select</w:t>
                </w:r>
              </w:sdtContent>
            </w:sdt>
          </w:p>
        </w:tc>
      </w:tr>
      <w:tr w:rsidR="00C77127" w14:paraId="78CFBAE9" w14:textId="77777777" w:rsidTr="00555F34">
        <w:tc>
          <w:tcPr>
            <w:tcW w:w="2268" w:type="dxa"/>
          </w:tcPr>
          <w:p w14:paraId="28752A2E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Grossweight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8146" w:type="dxa"/>
            <w:gridSpan w:val="3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1DFFBE8" w14:textId="77777777" w:rsidR="00C77127" w:rsidRDefault="009A221D" w:rsidP="00FA414C">
            <w:pPr>
              <w:pStyle w:val="Tabloerii"/>
              <w:snapToGrid w:val="0"/>
              <w:ind w:left="229"/>
              <w:rPr>
                <w:rFonts w:ascii="Arial" w:hAnsi="Arial"/>
              </w:rPr>
            </w:pPr>
            <w:sdt>
              <w:sdtPr>
                <w:rPr>
                  <w:rFonts w:ascii="Arial" w:hAnsi="Arial"/>
                </w:rPr>
                <w:id w:val="299567195"/>
                <w:placeholder>
                  <w:docPart w:val="7F32B008B9014BFCA1AC37DA7CF6F8C2"/>
                </w:placeholder>
                <w:showingPlcHdr/>
                <w:text/>
              </w:sdtPr>
              <w:sdtEndPr/>
              <w:sdtContent>
                <w:r w:rsidR="0082271E" w:rsidRPr="003A4110">
                  <w:rPr>
                    <w:rFonts w:ascii="Arial" w:hAnsi="Arial"/>
                    <w:highlight w:val="lightGray"/>
                  </w:rPr>
                  <w:t>Click</w:t>
                </w:r>
              </w:sdtContent>
            </w:sdt>
            <w:r w:rsidR="00D32203">
              <w:rPr>
                <w:rFonts w:ascii="Arial" w:hAnsi="Arial"/>
              </w:rPr>
              <w:t>kg</w:t>
            </w:r>
          </w:p>
        </w:tc>
      </w:tr>
      <w:tr w:rsidR="00C77127" w14:paraId="6D9C33CD" w14:textId="77777777" w:rsidTr="00555F34">
        <w:tc>
          <w:tcPr>
            <w:tcW w:w="2268" w:type="dxa"/>
          </w:tcPr>
          <w:p w14:paraId="54426F5C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Volume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8146" w:type="dxa"/>
            <w:gridSpan w:val="3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3B6F9DC" w14:textId="77777777" w:rsidR="00C77127" w:rsidRDefault="009A221D" w:rsidP="00FA414C">
            <w:pPr>
              <w:pStyle w:val="Tabloerii"/>
              <w:snapToGrid w:val="0"/>
              <w:ind w:left="229"/>
              <w:rPr>
                <w:rFonts w:ascii="Arial" w:hAnsi="Arial"/>
              </w:rPr>
            </w:pPr>
            <w:sdt>
              <w:sdtPr>
                <w:rPr>
                  <w:rFonts w:ascii="Arial" w:hAnsi="Arial"/>
                </w:rPr>
                <w:id w:val="299567196"/>
                <w:placeholder>
                  <w:docPart w:val="D8F06E4D34394C4A9C15E61DCDFB8928"/>
                </w:placeholder>
                <w:showingPlcHdr/>
                <w:text/>
              </w:sdtPr>
              <w:sdtEndPr/>
              <w:sdtContent>
                <w:r w:rsidR="0082271E" w:rsidRPr="003A4110">
                  <w:rPr>
                    <w:rFonts w:ascii="Arial" w:hAnsi="Arial"/>
                    <w:highlight w:val="lightGray"/>
                  </w:rPr>
                  <w:t>Click</w:t>
                </w:r>
              </w:sdtContent>
            </w:sdt>
            <w:r w:rsidR="00D32203">
              <w:rPr>
                <w:rFonts w:ascii="Arial" w:hAnsi="Arial"/>
              </w:rPr>
              <w:t>m</w:t>
            </w:r>
            <w:r w:rsidR="00D32203" w:rsidRPr="00D32203">
              <w:rPr>
                <w:rFonts w:ascii="Arial" w:hAnsi="Arial"/>
                <w:vertAlign w:val="superscript"/>
              </w:rPr>
              <w:t>3</w:t>
            </w:r>
          </w:p>
        </w:tc>
      </w:tr>
      <w:tr w:rsidR="00C77127" w14:paraId="45D391FB" w14:textId="77777777" w:rsidTr="00555F34">
        <w:tc>
          <w:tcPr>
            <w:tcW w:w="2268" w:type="dxa"/>
          </w:tcPr>
          <w:p w14:paraId="1C7C393C" w14:textId="77777777" w:rsidR="00C77127" w:rsidRDefault="00C77127">
            <w:pPr>
              <w:pStyle w:val="Tabloerii"/>
              <w:tabs>
                <w:tab w:val="left" w:pos="1646"/>
              </w:tabs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Value (€ / $)</w:t>
            </w:r>
            <w:r>
              <w:rPr>
                <w:rFonts w:ascii="Arial" w:hAnsi="Arial"/>
              </w:rPr>
              <w:tab/>
              <w:t>:</w:t>
            </w:r>
          </w:p>
        </w:tc>
        <w:tc>
          <w:tcPr>
            <w:tcW w:w="8146" w:type="dxa"/>
            <w:gridSpan w:val="3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4AC6CB7" w14:textId="77777777" w:rsidR="00C77127" w:rsidRDefault="009A221D" w:rsidP="007C213B">
            <w:pPr>
              <w:pStyle w:val="Tabloerii"/>
              <w:snapToGrid w:val="0"/>
              <w:ind w:left="229"/>
              <w:rPr>
                <w:rFonts w:ascii="Arial" w:hAnsi="Arial"/>
              </w:rPr>
            </w:pPr>
            <w:sdt>
              <w:sdtPr>
                <w:rPr>
                  <w:rFonts w:ascii="Arial" w:hAnsi="Arial"/>
                </w:rPr>
                <w:id w:val="299567197"/>
                <w:placeholder>
                  <w:docPart w:val="F8CF40AB8C614B44848279BAA8AB16D6"/>
                </w:placeholder>
                <w:showingPlcHdr/>
                <w:text/>
              </w:sdtPr>
              <w:sdtEndPr/>
              <w:sdtContent>
                <w:r w:rsidR="0082271E" w:rsidRPr="003A4110">
                  <w:rPr>
                    <w:rFonts w:ascii="Arial" w:hAnsi="Arial"/>
                  </w:rPr>
                  <w:t>Click</w:t>
                </w:r>
              </w:sdtContent>
            </w:sdt>
            <w:sdt>
              <w:sdtPr>
                <w:rPr>
                  <w:rFonts w:ascii="Arial" w:hAnsi="Arial" w:cs="Arial"/>
                  <w:b/>
                  <w:sz w:val="20"/>
                  <w:highlight w:val="lightGray"/>
                </w:rPr>
                <w:id w:val="299567204"/>
                <w:lock w:val="sdtLocked"/>
                <w:placeholder>
                  <w:docPart w:val="32061BE4C1CE41B1A519241166E29318"/>
                </w:placeholder>
                <w:comboBox>
                  <w:listItem w:displayText="$" w:value="$"/>
                  <w:listItem w:displayText="€" w:value="€"/>
                </w:comboBox>
              </w:sdtPr>
              <w:sdtEndPr/>
              <w:sdtContent>
                <w:r w:rsidR="007C213B" w:rsidRPr="003A4110">
                  <w:rPr>
                    <w:rFonts w:ascii="Arial" w:hAnsi="Arial" w:cs="Arial"/>
                    <w:highlight w:val="lightGray"/>
                  </w:rPr>
                  <w:t>Currency</w:t>
                </w:r>
              </w:sdtContent>
            </w:sdt>
          </w:p>
        </w:tc>
      </w:tr>
    </w:tbl>
    <w:p w14:paraId="60941A6E" w14:textId="77777777" w:rsidR="00C77127" w:rsidRDefault="00C77127"/>
    <w:p w14:paraId="2CC6DC68" w14:textId="77777777" w:rsidR="00C77127" w:rsidRDefault="00C7712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SHIPMENT DETAILS</w:t>
      </w:r>
    </w:p>
    <w:tbl>
      <w:tblPr>
        <w:tblW w:w="104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1560"/>
        <w:gridCol w:w="2551"/>
        <w:gridCol w:w="2901"/>
      </w:tblGrid>
      <w:tr w:rsidR="00C77127" w14:paraId="6E5E85BD" w14:textId="77777777" w:rsidTr="00A73225">
        <w:tc>
          <w:tcPr>
            <w:tcW w:w="141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64025194" w14:textId="77777777" w:rsidR="00C77127" w:rsidRDefault="00C77127">
            <w:pPr>
              <w:pStyle w:val="Tabloerii"/>
              <w:tabs>
                <w:tab w:val="left" w:pos="1788"/>
              </w:tabs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PcsNo :</w:t>
            </w:r>
          </w:p>
        </w:tc>
        <w:tc>
          <w:tcPr>
            <w:tcW w:w="1984" w:type="dxa"/>
            <w:gridSpan w:val="3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80085C3" w14:textId="77777777" w:rsidR="00C77127" w:rsidRDefault="00C77127">
            <w:pPr>
              <w:pStyle w:val="Tabloerii"/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Dim : (LxWxH)</w:t>
            </w:r>
          </w:p>
        </w:tc>
        <w:tc>
          <w:tcPr>
            <w:tcW w:w="156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5718725D" w14:textId="77777777" w:rsidR="00C77127" w:rsidRDefault="00C77127">
            <w:pPr>
              <w:pStyle w:val="Tabloerii"/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Weight: (Kg)</w:t>
            </w:r>
          </w:p>
        </w:tc>
        <w:tc>
          <w:tcPr>
            <w:tcW w:w="25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5FE84289" w14:textId="77777777" w:rsidR="00C77127" w:rsidRDefault="00C77127">
            <w:pPr>
              <w:pStyle w:val="Tabloerii"/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BTN (Customs) Code:</w:t>
            </w:r>
          </w:p>
        </w:tc>
        <w:tc>
          <w:tcPr>
            <w:tcW w:w="290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C4D590F" w14:textId="77777777" w:rsidR="00C77127" w:rsidRDefault="00C77127">
            <w:pPr>
              <w:pStyle w:val="Tabloerii"/>
              <w:snapToGrid w:val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Content :</w:t>
            </w:r>
          </w:p>
        </w:tc>
      </w:tr>
      <w:tr w:rsidR="00C77127" w14:paraId="16E047D7" w14:textId="77777777" w:rsidTr="00A73225">
        <w:tc>
          <w:tcPr>
            <w:tcW w:w="141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3B3D9614" w14:textId="77777777" w:rsidR="00C77127" w:rsidRDefault="00A73225">
            <w:pPr>
              <w:pStyle w:val="Tabloerii"/>
              <w:tabs>
                <w:tab w:val="left" w:pos="1788"/>
              </w:tabs>
              <w:snapToGrid w:val="0"/>
              <w:ind w:right="87"/>
              <w:jc w:val="righ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1.</w:t>
            </w:r>
          </w:p>
        </w:tc>
        <w:sdt>
          <w:sdtPr>
            <w:rPr>
              <w:rFonts w:ascii="Arial" w:hAnsi="Arial"/>
              <w:bCs/>
            </w:rPr>
            <w:id w:val="299567211"/>
            <w:placeholder>
              <w:docPart w:val="C568298686DE41AEB7207BC101AFDE73"/>
            </w:placeholder>
            <w:showingPlcHdr/>
            <w:text/>
          </w:sdtPr>
          <w:sdtEndPr/>
          <w:sdtContent>
            <w:tc>
              <w:tcPr>
                <w:tcW w:w="661" w:type="dxa"/>
                <w:tcBorders>
                  <w:top w:val="double" w:sz="1" w:space="0" w:color="000000"/>
                  <w:left w:val="double" w:sz="1" w:space="0" w:color="000000"/>
                  <w:bottom w:val="double" w:sz="1" w:space="0" w:color="000000"/>
                </w:tcBorders>
              </w:tcPr>
              <w:p w14:paraId="44B33ED4" w14:textId="77777777" w:rsidR="00C77127" w:rsidRDefault="00A73225" w:rsidP="00A73225">
                <w:pPr>
                  <w:pStyle w:val="Tabloerii"/>
                  <w:tabs>
                    <w:tab w:val="left" w:pos="512"/>
                    <w:tab w:val="left" w:pos="1221"/>
                  </w:tabs>
                  <w:snapToGrid w:val="0"/>
                  <w:ind w:right="86"/>
                  <w:jc w:val="center"/>
                  <w:rPr>
                    <w:rFonts w:ascii="Arial" w:hAnsi="Arial"/>
                    <w:bCs/>
                  </w:rPr>
                </w:pPr>
                <w:r w:rsidRPr="003A4110">
                  <w:rPr>
                    <w:rFonts w:ascii="Arial" w:hAnsi="Arial"/>
                    <w:bCs/>
                    <w:highlight w:val="lightGray"/>
                  </w:rPr>
                  <w:t>W</w:t>
                </w:r>
              </w:p>
            </w:tc>
          </w:sdtContent>
        </w:sdt>
        <w:sdt>
          <w:sdtPr>
            <w:rPr>
              <w:rFonts w:ascii="Arial" w:hAnsi="Arial"/>
              <w:bCs/>
            </w:rPr>
            <w:id w:val="299567214"/>
            <w:placeholder>
              <w:docPart w:val="9409A926B8CA4036ABDA243729053A56"/>
            </w:placeholder>
            <w:showingPlcHdr/>
            <w:text/>
          </w:sdtPr>
          <w:sdtEndPr/>
          <w:sdtContent>
            <w:tc>
              <w:tcPr>
                <w:tcW w:w="661" w:type="dxa"/>
                <w:tcBorders>
                  <w:top w:val="double" w:sz="1" w:space="0" w:color="000000"/>
                  <w:left w:val="double" w:sz="1" w:space="0" w:color="000000"/>
                  <w:bottom w:val="double" w:sz="1" w:space="0" w:color="000000"/>
                </w:tcBorders>
              </w:tcPr>
              <w:p w14:paraId="2B7E2262" w14:textId="77777777" w:rsidR="00C77127" w:rsidRDefault="00A73225" w:rsidP="00A73225">
                <w:pPr>
                  <w:pStyle w:val="Tabloerii"/>
                  <w:tabs>
                    <w:tab w:val="left" w:pos="512"/>
                    <w:tab w:val="left" w:pos="1221"/>
                  </w:tabs>
                  <w:snapToGrid w:val="0"/>
                  <w:ind w:left="87" w:right="86"/>
                  <w:jc w:val="center"/>
                  <w:rPr>
                    <w:rFonts w:ascii="Arial" w:hAnsi="Arial"/>
                    <w:bCs/>
                  </w:rPr>
                </w:pPr>
                <w:r w:rsidRPr="0045495D">
                  <w:rPr>
                    <w:rFonts w:ascii="Arial" w:hAnsi="Arial"/>
                    <w:bCs/>
                    <w:highlight w:val="lightGray"/>
                  </w:rPr>
                  <w:t>L</w:t>
                </w:r>
              </w:p>
            </w:tc>
          </w:sdtContent>
        </w:sdt>
        <w:sdt>
          <w:sdtPr>
            <w:rPr>
              <w:rFonts w:ascii="Arial" w:hAnsi="Arial"/>
              <w:bCs/>
            </w:rPr>
            <w:id w:val="299567215"/>
            <w:placeholder>
              <w:docPart w:val="26A03DF09C4D4BEBB5A15945A7AA6B34"/>
            </w:placeholder>
            <w:showingPlcHdr/>
            <w:text/>
          </w:sdtPr>
          <w:sdtEndPr/>
          <w:sdtContent>
            <w:tc>
              <w:tcPr>
                <w:tcW w:w="662" w:type="dxa"/>
                <w:tcBorders>
                  <w:top w:val="double" w:sz="1" w:space="0" w:color="000000"/>
                  <w:left w:val="double" w:sz="1" w:space="0" w:color="000000"/>
                  <w:bottom w:val="double" w:sz="1" w:space="0" w:color="000000"/>
                </w:tcBorders>
              </w:tcPr>
              <w:p w14:paraId="20F9DB80" w14:textId="77777777" w:rsidR="00C77127" w:rsidRDefault="00A73225" w:rsidP="00A73225">
                <w:pPr>
                  <w:pStyle w:val="Tabloerii"/>
                  <w:tabs>
                    <w:tab w:val="left" w:pos="512"/>
                    <w:tab w:val="left" w:pos="1221"/>
                  </w:tabs>
                  <w:snapToGrid w:val="0"/>
                  <w:ind w:left="87" w:right="86"/>
                  <w:jc w:val="center"/>
                  <w:rPr>
                    <w:rFonts w:ascii="Arial" w:hAnsi="Arial"/>
                    <w:bCs/>
                  </w:rPr>
                </w:pPr>
                <w:r w:rsidRPr="0045495D">
                  <w:rPr>
                    <w:rFonts w:ascii="Arial" w:hAnsi="Arial"/>
                    <w:bCs/>
                    <w:highlight w:val="lightGray"/>
                  </w:rPr>
                  <w:t>H</w:t>
                </w:r>
              </w:p>
            </w:tc>
          </w:sdtContent>
        </w:sdt>
        <w:tc>
          <w:tcPr>
            <w:tcW w:w="156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2C66856F" w14:textId="77777777" w:rsidR="00C77127" w:rsidRDefault="009A221D">
            <w:pPr>
              <w:pStyle w:val="Tabloerii"/>
              <w:snapToGrid w:val="0"/>
              <w:ind w:right="87"/>
              <w:jc w:val="right"/>
              <w:rPr>
                <w:rFonts w:ascii="Arial" w:hAnsi="Arial"/>
                <w:bCs/>
              </w:rPr>
            </w:pPr>
            <w:sdt>
              <w:sdtPr>
                <w:rPr>
                  <w:rFonts w:ascii="Arial" w:hAnsi="Arial"/>
                </w:rPr>
                <w:id w:val="299567216"/>
                <w:placeholder>
                  <w:docPart w:val="12B7608849B54BC1A698BD7ED89CC679"/>
                </w:placeholder>
                <w:showingPlcHdr/>
                <w:text/>
              </w:sdtPr>
              <w:sdtEndPr/>
              <w:sdtContent>
                <w:r w:rsidR="00A73225" w:rsidRPr="0045495D">
                  <w:rPr>
                    <w:rFonts w:ascii="Arial" w:hAnsi="Arial"/>
                    <w:highlight w:val="lightGray"/>
                  </w:rPr>
                  <w:t>Click</w:t>
                </w:r>
              </w:sdtContent>
            </w:sdt>
            <w:r w:rsidR="00C77127">
              <w:rPr>
                <w:rFonts w:ascii="Arial" w:hAnsi="Arial"/>
                <w:bCs/>
              </w:rPr>
              <w:t xml:space="preserve">  Kg </w:t>
            </w:r>
          </w:p>
        </w:tc>
        <w:tc>
          <w:tcPr>
            <w:tcW w:w="25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7419B52F" w14:textId="77777777" w:rsidR="00C77127" w:rsidRDefault="009A221D" w:rsidP="00A73225">
            <w:pPr>
              <w:pStyle w:val="Tabloerii"/>
              <w:snapToGrid w:val="0"/>
              <w:ind w:left="86"/>
              <w:rPr>
                <w:rFonts w:ascii="Arial" w:hAnsi="Arial"/>
                <w:bCs/>
              </w:rPr>
            </w:pPr>
            <w:sdt>
              <w:sdtPr>
                <w:rPr>
                  <w:rFonts w:ascii="Arial" w:hAnsi="Arial"/>
                </w:rPr>
                <w:id w:val="299567217"/>
                <w:placeholder>
                  <w:docPart w:val="AEABF4900C0346FB93112E104E208FC5"/>
                </w:placeholder>
                <w:showingPlcHdr/>
                <w:text/>
              </w:sdtPr>
              <w:sdtEndPr/>
              <w:sdtContent>
                <w:r w:rsidR="00A73225" w:rsidRPr="0045495D">
                  <w:rPr>
                    <w:rFonts w:ascii="Arial" w:hAnsi="Arial"/>
                    <w:highlight w:val="lightGray"/>
                  </w:rPr>
                  <w:t>0000.00.00.00.00</w:t>
                </w:r>
              </w:sdtContent>
            </w:sdt>
          </w:p>
        </w:tc>
        <w:tc>
          <w:tcPr>
            <w:tcW w:w="290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948BF51" w14:textId="77777777" w:rsidR="00C77127" w:rsidRDefault="009A221D" w:rsidP="0045495D">
            <w:pPr>
              <w:pStyle w:val="Tabloerii"/>
              <w:snapToGrid w:val="0"/>
              <w:ind w:left="87"/>
              <w:rPr>
                <w:rFonts w:ascii="Arial" w:hAnsi="Arial"/>
                <w:bCs/>
              </w:rPr>
            </w:pPr>
            <w:sdt>
              <w:sdtPr>
                <w:rPr>
                  <w:rFonts w:ascii="Arial" w:hAnsi="Arial"/>
                </w:rPr>
                <w:id w:val="299567241"/>
                <w:placeholder>
                  <w:docPart w:val="F1C6BEAC6A8F48D1A14AAB81327240D1"/>
                </w:placeholder>
                <w:showingPlcHdr/>
                <w:text/>
              </w:sdtPr>
              <w:sdtEndPr/>
              <w:sdtContent>
                <w:r w:rsidR="0045495D" w:rsidRPr="0045495D">
                  <w:rPr>
                    <w:rFonts w:ascii="Arial" w:hAnsi="Arial"/>
                    <w:highlight w:val="lightGray"/>
                  </w:rPr>
                  <w:t>Description</w:t>
                </w:r>
              </w:sdtContent>
            </w:sdt>
          </w:p>
        </w:tc>
      </w:tr>
    </w:tbl>
    <w:p w14:paraId="3530CC89" w14:textId="77777777" w:rsidR="00C77127" w:rsidRDefault="00C77127"/>
    <w:sectPr w:rsidR="00C77127" w:rsidSect="004B45B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567" w:bottom="1418" w:left="1134" w:header="709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D1FFF" w14:textId="77777777" w:rsidR="00F51C32" w:rsidRDefault="00F51C32">
      <w:r>
        <w:separator/>
      </w:r>
    </w:p>
  </w:endnote>
  <w:endnote w:type="continuationSeparator" w:id="0">
    <w:p w14:paraId="43996792" w14:textId="77777777" w:rsidR="00F51C32" w:rsidRDefault="00F5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ECCD" w14:textId="77777777" w:rsidR="00C77127" w:rsidRDefault="00C771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0FFD" w14:textId="77777777" w:rsidR="00C77127" w:rsidRDefault="00C77127">
    <w:pPr>
      <w:pStyle w:val="AltBilgi"/>
      <w:tabs>
        <w:tab w:val="clear" w:pos="9072"/>
        <w:tab w:val="right" w:pos="10260"/>
      </w:tabs>
      <w:ind w:left="-900"/>
    </w:pPr>
    <w:r>
      <w:rPr>
        <w:rFonts w:ascii="Arial" w:hAnsi="Arial" w:cs="Arial"/>
        <w:sz w:val="12"/>
        <w:szCs w:val="12"/>
      </w:rPr>
      <w:t>Turgutreis Mah.</w:t>
    </w:r>
    <w:r>
      <w:tab/>
    </w:r>
    <w:r>
      <w:tab/>
    </w:r>
    <w:r>
      <w:rPr>
        <w:noProof/>
        <w:lang w:val="en-GB" w:eastAsia="en-GB"/>
      </w:rPr>
      <w:drawing>
        <wp:anchor distT="0" distB="0" distL="114935" distR="114935" simplePos="0" relativeHeight="251657216" behindDoc="1" locked="0" layoutInCell="1" allowOverlap="1" wp14:anchorId="37BCCE0E" wp14:editId="6139C374">
          <wp:simplePos x="0" y="0"/>
          <wp:positionH relativeFrom="column">
            <wp:posOffset>6019800</wp:posOffset>
          </wp:positionH>
          <wp:positionV relativeFrom="paragraph">
            <wp:posOffset>-3810</wp:posOffset>
          </wp:positionV>
          <wp:extent cx="487680" cy="276225"/>
          <wp:effectExtent l="19050" t="0" r="7620" b="0"/>
          <wp:wrapNone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276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EA1D32" w14:textId="77777777" w:rsidR="00C77127" w:rsidRDefault="00C77127">
    <w:pPr>
      <w:pStyle w:val="AltBilgi"/>
      <w:ind w:left="-900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Giyimkent C3 Blk., 8.Sk, No : B 194-122 </w:t>
    </w:r>
  </w:p>
  <w:p w14:paraId="0E6F0186" w14:textId="77777777" w:rsidR="00C77127" w:rsidRDefault="00C77127">
    <w:pPr>
      <w:pStyle w:val="AltBilgi"/>
      <w:tabs>
        <w:tab w:val="clear" w:pos="9072"/>
        <w:tab w:val="right" w:pos="10260"/>
      </w:tabs>
      <w:ind w:left="-900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TR-34235  ISTANBUL / TURKEY</w:t>
    </w:r>
  </w:p>
  <w:p w14:paraId="539A3CFB" w14:textId="77777777" w:rsidR="00C77127" w:rsidRDefault="00C77127">
    <w:pPr>
      <w:pStyle w:val="AltBilgi"/>
      <w:tabs>
        <w:tab w:val="left" w:pos="-540"/>
      </w:tabs>
      <w:ind w:left="-900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Tel</w:t>
    </w:r>
    <w:r>
      <w:rPr>
        <w:rFonts w:ascii="Arial" w:hAnsi="Arial" w:cs="Arial"/>
        <w:sz w:val="12"/>
        <w:szCs w:val="12"/>
      </w:rPr>
      <w:tab/>
      <w:t>: +90 212 438 3880</w:t>
    </w:r>
  </w:p>
  <w:p w14:paraId="5F225813" w14:textId="77777777" w:rsidR="00C77127" w:rsidRDefault="00C77127">
    <w:pPr>
      <w:pStyle w:val="AltBilgi"/>
      <w:tabs>
        <w:tab w:val="left" w:pos="-540"/>
      </w:tabs>
      <w:ind w:left="-900"/>
      <w:rPr>
        <w:rFonts w:ascii="Arial" w:hAnsi="Arial" w:cs="Arial"/>
        <w:sz w:val="16"/>
        <w:szCs w:val="16"/>
      </w:rPr>
    </w:pPr>
    <w:r>
      <w:rPr>
        <w:rFonts w:ascii="Arial" w:hAnsi="Arial" w:cs="Arial"/>
        <w:sz w:val="12"/>
        <w:szCs w:val="12"/>
      </w:rPr>
      <w:t>Fax</w:t>
    </w:r>
    <w:r>
      <w:rPr>
        <w:rFonts w:ascii="Arial" w:hAnsi="Arial" w:cs="Arial"/>
        <w:sz w:val="12"/>
        <w:szCs w:val="12"/>
      </w:rPr>
      <w:tab/>
      <w:t>: +90 212 438 3957</w:t>
    </w:r>
    <w:r>
      <w:rPr>
        <w:rFonts w:ascii="Arial" w:hAnsi="Arial" w:cs="Arial"/>
        <w:sz w:val="12"/>
        <w:szCs w:val="12"/>
      </w:rPr>
      <w:tab/>
    </w:r>
    <w:r>
      <w:rPr>
        <w:rFonts w:ascii="Arial" w:hAnsi="Arial" w:cs="Arial"/>
        <w:sz w:val="16"/>
        <w:szCs w:val="16"/>
      </w:rPr>
      <w:t>w ww . E x p o L O G I S T .c o 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D75C" w14:textId="77777777" w:rsidR="00C77127" w:rsidRDefault="00C771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66DC9" w14:textId="77777777" w:rsidR="00F51C32" w:rsidRDefault="00F51C32">
      <w:r>
        <w:separator/>
      </w:r>
    </w:p>
  </w:footnote>
  <w:footnote w:type="continuationSeparator" w:id="0">
    <w:p w14:paraId="671DF1E5" w14:textId="77777777" w:rsidR="00F51C32" w:rsidRDefault="00F5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FEA2" w14:textId="77777777" w:rsidR="009A221D" w:rsidRDefault="009A221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5757D" w14:textId="77777777" w:rsidR="00C77127" w:rsidRDefault="009A221D">
    <w:pPr>
      <w:pStyle w:val="stBilgi"/>
      <w:tabs>
        <w:tab w:val="clear" w:pos="9072"/>
        <w:tab w:val="right" w:pos="10206"/>
      </w:tabs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allowOverlap="1" wp14:anchorId="1A10531B" wp14:editId="7F50ED2D">
              <wp:simplePos x="0" y="0"/>
              <wp:positionH relativeFrom="column">
                <wp:posOffset>-645160</wp:posOffset>
              </wp:positionH>
              <wp:positionV relativeFrom="paragraph">
                <wp:posOffset>4020820</wp:posOffset>
              </wp:positionV>
              <wp:extent cx="179070" cy="179070"/>
              <wp:effectExtent l="0" t="0" r="11430" b="0"/>
              <wp:wrapNone/>
              <wp:docPr id="195090905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9070" cy="179070"/>
                        <a:chOff x="-1016" y="6332"/>
                        <a:chExt cx="281" cy="281"/>
                      </a:xfrm>
                    </wpg:grpSpPr>
                    <wps:wsp>
                      <wps:cNvPr id="760374909" name="Line 3"/>
                      <wps:cNvCnPr>
                        <a:cxnSpLocks/>
                      </wps:cNvCnPr>
                      <wps:spPr bwMode="auto">
                        <a:xfrm>
                          <a:off x="-1016" y="6481"/>
                          <a:ext cx="281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8745364" name="Oval 4"/>
                      <wps:cNvSpPr>
                        <a:spLocks/>
                      </wps:cNvSpPr>
                      <wps:spPr bwMode="auto">
                        <a:xfrm>
                          <a:off x="-911" y="6422"/>
                          <a:ext cx="103" cy="103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1045617330" name="Line 5"/>
                      <wps:cNvCnPr>
                        <a:cxnSpLocks/>
                      </wps:cNvCnPr>
                      <wps:spPr bwMode="auto">
                        <a:xfrm flipV="1">
                          <a:off x="-852" y="6332"/>
                          <a:ext cx="0" cy="281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8E9226" id="Group 2" o:spid="_x0000_s1026" style="position:absolute;margin-left:-50.8pt;margin-top:316.6pt;width:14.1pt;height:14.1pt;z-index:251658240;mso-wrap-distance-left:0;mso-wrap-distance-right:0" coordorigin="-1016,6332" coordsize="281,2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">
              <v:line id="Line 3" o:spid="_x0000_s1027" style="position:absolute;visibility:visible;mso-wrap-style:square" from="-1016,6481" to="-735,64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" strokecolor="silver" strokeweight=".26mm">
                <v:stroke joinstyle="miter"/>
                <o:lock v:ext="edit" shapetype="f"/>
              </v:line>
              <v:oval id="Oval 4" o:spid="_x0000_s1028" style="position:absolute;left:-911;top:6422;width:103;height:103;visibility:visible;mso-wrap-style:non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" filled="f" strokecolor="silver" strokeweight=".26mm">
                <v:stroke joinstyle="miter"/>
                <v:path arrowok="t"/>
              </v:oval>
              <v:line id="Line 5" o:spid="_x0000_s1029" style="position:absolute;flip:y;visibility:visible;mso-wrap-style:square" from="-852,6332" to="-852,661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" strokecolor="silver" strokeweight=".26mm">
                <v:stroke joinstyle="miter"/>
                <o:lock v:ext="edit" shapetype="f"/>
              </v:line>
            </v:group>
          </w:pict>
        </mc:Fallback>
      </mc:AlternateContent>
    </w:r>
    <w:r w:rsidR="00C77127">
      <w:tab/>
    </w:r>
    <w:r w:rsidR="00C77127">
      <w:tab/>
    </w:r>
    <w:r w:rsidR="00C77127">
      <w:rPr>
        <w:noProof/>
        <w:lang w:val="en-GB" w:eastAsia="en-GB"/>
      </w:rPr>
      <w:drawing>
        <wp:inline distT="0" distB="0" distL="0" distR="0" wp14:anchorId="5EA7C44B" wp14:editId="65224F21">
          <wp:extent cx="1695450" cy="428625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286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AD5DC" w14:textId="77777777" w:rsidR="00C77127" w:rsidRDefault="00C771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8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FB"/>
    <w:rsid w:val="000C1BE1"/>
    <w:rsid w:val="001363DB"/>
    <w:rsid w:val="001473CF"/>
    <w:rsid w:val="00276EE3"/>
    <w:rsid w:val="002C0634"/>
    <w:rsid w:val="002E048F"/>
    <w:rsid w:val="00301CF8"/>
    <w:rsid w:val="00310F2A"/>
    <w:rsid w:val="003A4110"/>
    <w:rsid w:val="003B3D40"/>
    <w:rsid w:val="0045495D"/>
    <w:rsid w:val="00466713"/>
    <w:rsid w:val="004B45BB"/>
    <w:rsid w:val="00555F34"/>
    <w:rsid w:val="006D2C0C"/>
    <w:rsid w:val="006F6DFB"/>
    <w:rsid w:val="007C213B"/>
    <w:rsid w:val="007D2DDE"/>
    <w:rsid w:val="0082271E"/>
    <w:rsid w:val="009A221D"/>
    <w:rsid w:val="009D2AB5"/>
    <w:rsid w:val="00A73225"/>
    <w:rsid w:val="00B96760"/>
    <w:rsid w:val="00C77127"/>
    <w:rsid w:val="00D32203"/>
    <w:rsid w:val="00E04E0C"/>
    <w:rsid w:val="00ED5E85"/>
    <w:rsid w:val="00F15764"/>
    <w:rsid w:val="00F51C32"/>
    <w:rsid w:val="00FA4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4:docId w14:val="289B56F7"/>
  <w15:docId w15:val="{BE5A899C-E1B8-D441-B5E3-53DFC635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5BB"/>
    <w:pPr>
      <w:suppressAutoHyphens/>
    </w:pPr>
    <w:rPr>
      <w:sz w:val="24"/>
      <w:szCs w:val="24"/>
      <w:lang w:val="tr-TR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4">
    <w:name w:val="Varsayılan Paragraf Yazı Tipi4"/>
    <w:rsid w:val="004B45BB"/>
  </w:style>
  <w:style w:type="character" w:customStyle="1" w:styleId="Absatz-Standardschriftart">
    <w:name w:val="Absatz-Standardschriftart"/>
    <w:rsid w:val="004B45BB"/>
  </w:style>
  <w:style w:type="character" w:customStyle="1" w:styleId="WW-Absatz-Standardschriftart">
    <w:name w:val="WW-Absatz-Standardschriftart"/>
    <w:rsid w:val="004B45BB"/>
  </w:style>
  <w:style w:type="character" w:customStyle="1" w:styleId="WW-Absatz-Standardschriftart1">
    <w:name w:val="WW-Absatz-Standardschriftart1"/>
    <w:rsid w:val="004B45BB"/>
  </w:style>
  <w:style w:type="character" w:customStyle="1" w:styleId="WW-Absatz-Standardschriftart11">
    <w:name w:val="WW-Absatz-Standardschriftart11"/>
    <w:rsid w:val="004B45BB"/>
  </w:style>
  <w:style w:type="character" w:customStyle="1" w:styleId="WW-Absatz-Standardschriftart111">
    <w:name w:val="WW-Absatz-Standardschriftart111"/>
    <w:rsid w:val="004B45BB"/>
  </w:style>
  <w:style w:type="character" w:customStyle="1" w:styleId="WW-Absatz-Standardschriftart1111">
    <w:name w:val="WW-Absatz-Standardschriftart1111"/>
    <w:rsid w:val="004B45BB"/>
  </w:style>
  <w:style w:type="character" w:customStyle="1" w:styleId="WW-Absatz-Standardschriftart11111">
    <w:name w:val="WW-Absatz-Standardschriftart11111"/>
    <w:rsid w:val="004B45BB"/>
  </w:style>
  <w:style w:type="character" w:customStyle="1" w:styleId="WW-Absatz-Standardschriftart111111">
    <w:name w:val="WW-Absatz-Standardschriftart111111"/>
    <w:rsid w:val="004B45BB"/>
  </w:style>
  <w:style w:type="character" w:customStyle="1" w:styleId="WW-Absatz-Standardschriftart1111111">
    <w:name w:val="WW-Absatz-Standardschriftart1111111"/>
    <w:rsid w:val="004B45BB"/>
  </w:style>
  <w:style w:type="character" w:customStyle="1" w:styleId="VarsaylanParagrafYazTipi3">
    <w:name w:val="Varsayılan Paragraf Yazı Tipi3"/>
    <w:rsid w:val="004B45BB"/>
  </w:style>
  <w:style w:type="character" w:customStyle="1" w:styleId="WW-Absatz-Standardschriftart11111111">
    <w:name w:val="WW-Absatz-Standardschriftart11111111"/>
    <w:rsid w:val="004B45BB"/>
  </w:style>
  <w:style w:type="character" w:customStyle="1" w:styleId="VarsaylanParagrafYazTipi2">
    <w:name w:val="Varsayılan Paragraf Yazı Tipi2"/>
    <w:rsid w:val="004B45BB"/>
  </w:style>
  <w:style w:type="character" w:customStyle="1" w:styleId="WW-Absatz-Standardschriftart111111111">
    <w:name w:val="WW-Absatz-Standardschriftart111111111"/>
    <w:rsid w:val="004B45BB"/>
  </w:style>
  <w:style w:type="character" w:customStyle="1" w:styleId="WW8Num1z0">
    <w:name w:val="WW8Num1z0"/>
    <w:rsid w:val="004B45BB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4B45BB"/>
  </w:style>
  <w:style w:type="character" w:customStyle="1" w:styleId="VarsaylanParagrafYazTipi1">
    <w:name w:val="Varsayılan Paragraf Yazı Tipi1"/>
    <w:rsid w:val="004B45BB"/>
  </w:style>
  <w:style w:type="character" w:styleId="Kpr">
    <w:name w:val="Hyperlink"/>
    <w:basedOn w:val="VarsaylanParagrafYazTipi1"/>
    <w:rsid w:val="004B45BB"/>
    <w:rPr>
      <w:color w:val="0000FF"/>
      <w:u w:val="single"/>
    </w:rPr>
  </w:style>
  <w:style w:type="character" w:customStyle="1" w:styleId="Maddemleri">
    <w:name w:val="Madde İmleri"/>
    <w:rsid w:val="004B45BB"/>
    <w:rPr>
      <w:rFonts w:ascii="StarSymbol" w:eastAsia="StarSymbol" w:hAnsi="StarSymbol" w:cs="StarSymbol"/>
      <w:sz w:val="18"/>
      <w:szCs w:val="18"/>
    </w:rPr>
  </w:style>
  <w:style w:type="paragraph" w:customStyle="1" w:styleId="Balk">
    <w:name w:val="Başlık"/>
    <w:basedOn w:val="Normal"/>
    <w:next w:val="GvdeMetni"/>
    <w:rsid w:val="004B45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rsid w:val="004B45BB"/>
    <w:pPr>
      <w:spacing w:after="120"/>
    </w:pPr>
  </w:style>
  <w:style w:type="paragraph" w:styleId="Liste">
    <w:name w:val="List"/>
    <w:basedOn w:val="GvdeMetni"/>
    <w:rsid w:val="004B45BB"/>
    <w:rPr>
      <w:rFonts w:ascii="Arial" w:hAnsi="Arial" w:cs="Tahoma"/>
    </w:rPr>
  </w:style>
  <w:style w:type="paragraph" w:customStyle="1" w:styleId="Balk0">
    <w:name w:val="Başlık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4B45BB"/>
    <w:pPr>
      <w:suppressLineNumbers/>
    </w:pPr>
    <w:rPr>
      <w:rFonts w:ascii="Arial" w:hAnsi="Arial" w:cs="Tahoma"/>
    </w:rPr>
  </w:style>
  <w:style w:type="paragraph" w:customStyle="1" w:styleId="WW-Balk">
    <w:name w:val="WW-Başlık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">
    <w:name w:val="WW-Başlık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">
    <w:name w:val="WW-Başlık1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1">
    <w:name w:val="WW-Başlık11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11">
    <w:name w:val="WW-Başlık111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111">
    <w:name w:val="WW-Başlık1111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1111">
    <w:name w:val="WW-Başlık11111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11111">
    <w:name w:val="WW-Başlık111111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111111">
    <w:name w:val="WW-Başlık11111111"/>
    <w:basedOn w:val="Normal"/>
    <w:rsid w:val="004B45BB"/>
    <w:pPr>
      <w:suppressLineNumbers/>
      <w:spacing w:before="120" w:after="120"/>
    </w:pPr>
    <w:rPr>
      <w:rFonts w:cs="Mangal"/>
      <w:i/>
      <w:iCs/>
    </w:rPr>
  </w:style>
  <w:style w:type="paragraph" w:customStyle="1" w:styleId="WW-Balk111111111">
    <w:name w:val="WW-Başlık111111111"/>
    <w:basedOn w:val="Normal"/>
    <w:rsid w:val="004B45BB"/>
    <w:pPr>
      <w:suppressLineNumbers/>
      <w:spacing w:before="120" w:after="120"/>
    </w:pPr>
    <w:rPr>
      <w:rFonts w:cs="Tahoma"/>
      <w:i/>
      <w:iCs/>
    </w:rPr>
  </w:style>
  <w:style w:type="paragraph" w:customStyle="1" w:styleId="WW-Balk1111111111">
    <w:name w:val="WW-Başlık1111111111"/>
    <w:basedOn w:val="Normal"/>
    <w:rsid w:val="004B45BB"/>
    <w:pPr>
      <w:suppressLineNumbers/>
      <w:spacing w:before="120" w:after="120"/>
    </w:pPr>
    <w:rPr>
      <w:rFonts w:cs="Tahoma"/>
      <w:i/>
      <w:iCs/>
    </w:rPr>
  </w:style>
  <w:style w:type="paragraph" w:customStyle="1" w:styleId="WW-Balk11111111111">
    <w:name w:val="WW-Başlık11111111111"/>
    <w:basedOn w:val="Normal"/>
    <w:rsid w:val="004B45BB"/>
    <w:pPr>
      <w:suppressLineNumbers/>
      <w:spacing w:before="120" w:after="120"/>
    </w:pPr>
    <w:rPr>
      <w:rFonts w:cs="Tahoma"/>
      <w:i/>
      <w:iCs/>
    </w:rPr>
  </w:style>
  <w:style w:type="paragraph" w:customStyle="1" w:styleId="WW-Balk111111111111">
    <w:name w:val="WW-Başlık111111111111"/>
    <w:basedOn w:val="Normal"/>
    <w:rsid w:val="004B45BB"/>
    <w:pPr>
      <w:suppressLineNumbers/>
      <w:spacing w:before="120" w:after="120"/>
    </w:pPr>
    <w:rPr>
      <w:rFonts w:cs="Tahoma"/>
      <w:i/>
      <w:iCs/>
    </w:rPr>
  </w:style>
  <w:style w:type="paragraph" w:customStyle="1" w:styleId="WW-Balk1111111111111">
    <w:name w:val="WW-Başlık1111111111111"/>
    <w:basedOn w:val="Normal"/>
    <w:rsid w:val="004B45BB"/>
    <w:pPr>
      <w:suppressLineNumbers/>
      <w:spacing w:before="120" w:after="120"/>
    </w:pPr>
    <w:rPr>
      <w:rFonts w:cs="Tahoma"/>
      <w:i/>
      <w:iCs/>
    </w:rPr>
  </w:style>
  <w:style w:type="paragraph" w:customStyle="1" w:styleId="ResimYazs1">
    <w:name w:val="Resim Yazısı1"/>
    <w:basedOn w:val="Normal"/>
    <w:rsid w:val="004B45BB"/>
    <w:pPr>
      <w:suppressLineNumbers/>
      <w:spacing w:before="120" w:after="120"/>
    </w:pPr>
    <w:rPr>
      <w:rFonts w:ascii="Arial" w:hAnsi="Arial" w:cs="Tahoma"/>
      <w:i/>
      <w:iCs/>
    </w:rPr>
  </w:style>
  <w:style w:type="paragraph" w:styleId="stBilgi">
    <w:name w:val="header"/>
    <w:basedOn w:val="Normal"/>
    <w:rsid w:val="004B45B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B45BB"/>
    <w:pPr>
      <w:tabs>
        <w:tab w:val="center" w:pos="4536"/>
        <w:tab w:val="right" w:pos="9072"/>
      </w:tabs>
    </w:pPr>
  </w:style>
  <w:style w:type="paragraph" w:customStyle="1" w:styleId="Tabloerii">
    <w:name w:val="Tablo İçeriği"/>
    <w:basedOn w:val="Normal"/>
    <w:rsid w:val="004B45BB"/>
    <w:pPr>
      <w:suppressLineNumbers/>
    </w:pPr>
  </w:style>
  <w:style w:type="paragraph" w:customStyle="1" w:styleId="TabloBal">
    <w:name w:val="Tablo Başlığı"/>
    <w:basedOn w:val="Tabloerii"/>
    <w:rsid w:val="004B45BB"/>
    <w:pPr>
      <w:jc w:val="center"/>
    </w:pPr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1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127"/>
    <w:rPr>
      <w:rFonts w:ascii="Tahoma" w:hAnsi="Tahoma" w:cs="Tahoma"/>
      <w:sz w:val="16"/>
      <w:szCs w:val="16"/>
      <w:lang w:val="tr-TR" w:eastAsia="ar-SA"/>
    </w:rPr>
  </w:style>
  <w:style w:type="character" w:styleId="YerTutucuMetni">
    <w:name w:val="Placeholder Text"/>
    <w:basedOn w:val="VarsaylanParagrafYazTipi"/>
    <w:uiPriority w:val="99"/>
    <w:semiHidden/>
    <w:rsid w:val="00C771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e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.erdem\Desktop\IFOS%202026,%209-13.09.2026,%20ICC,%20SERENAS\ORIGINALS\08.Logistics%20Services%20Request%20Form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74514AB38B4F0B8C7B0EF1F6902BF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4D3466A-E73B-46CA-B68F-822E0BBBF97A}"/>
      </w:docPartPr>
      <w:docPartBody>
        <w:p w:rsidR="00292A1D" w:rsidRDefault="00292A1D">
          <w:pPr>
            <w:pStyle w:val="4E74514AB38B4F0B8C7B0EF1F6902BF5"/>
          </w:pPr>
          <w:r w:rsidRPr="00B96760">
            <w:rPr>
              <w:rFonts w:ascii="Arial" w:hAnsi="Arial"/>
              <w:bCs/>
              <w:highlight w:val="lightGray"/>
            </w:rPr>
            <w:t>Exhibitor Name</w:t>
          </w:r>
        </w:p>
      </w:docPartBody>
    </w:docPart>
    <w:docPart>
      <w:docPartPr>
        <w:name w:val="EC2095A80B284ACDBFD07B7912BD61B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7F63D2-3C18-49A5-AF26-D1E68B2D11EA}"/>
      </w:docPartPr>
      <w:docPartBody>
        <w:p w:rsidR="00292A1D" w:rsidRDefault="00292A1D">
          <w:pPr>
            <w:pStyle w:val="EC2095A80B284ACDBFD07B7912BD61B6"/>
          </w:pPr>
          <w:r w:rsidRPr="00B96760">
            <w:rPr>
              <w:rFonts w:ascii="Arial" w:hAnsi="Arial"/>
              <w:highlight w:val="lightGray"/>
            </w:rPr>
            <w:t>Representative Person</w:t>
          </w:r>
        </w:p>
      </w:docPartBody>
    </w:docPart>
    <w:docPart>
      <w:docPartPr>
        <w:name w:val="1F41B03311EA4DC9941FFF086D8BCF4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EB19109-2F61-4D6A-880C-6B8DFAA90989}"/>
      </w:docPartPr>
      <w:docPartBody>
        <w:p w:rsidR="00292A1D" w:rsidRDefault="00292A1D">
          <w:pPr>
            <w:pStyle w:val="1F41B03311EA4DC9941FFF086D8BCF47"/>
          </w:pPr>
          <w:r w:rsidRPr="003A4110">
            <w:rPr>
              <w:rFonts w:ascii="Arial" w:hAnsi="Arial"/>
              <w:highlight w:val="lightGray"/>
            </w:rPr>
            <w:t>+ 99 999 9999</w:t>
          </w:r>
        </w:p>
      </w:docPartBody>
    </w:docPart>
    <w:docPart>
      <w:docPartPr>
        <w:name w:val="45330BB4E8E54F96AB924C73838FF2F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7EE7668-417A-4FA6-95E3-1582F72EF6AE}"/>
      </w:docPartPr>
      <w:docPartBody>
        <w:p w:rsidR="00292A1D" w:rsidRDefault="00292A1D">
          <w:pPr>
            <w:pStyle w:val="45330BB4E8E54F96AB924C73838FF2F1"/>
          </w:pPr>
          <w:r w:rsidRPr="003A4110">
            <w:rPr>
              <w:rFonts w:ascii="Arial" w:hAnsi="Arial"/>
              <w:highlight w:val="lightGray"/>
            </w:rPr>
            <w:t>Click</w:t>
          </w:r>
        </w:p>
      </w:docPartBody>
    </w:docPart>
    <w:docPart>
      <w:docPartPr>
        <w:name w:val="76723528266644FE85C988AD408ED57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565F812-F20E-4798-82D1-2F50A0BAF6B0}"/>
      </w:docPartPr>
      <w:docPartBody>
        <w:p w:rsidR="00292A1D" w:rsidRDefault="00292A1D">
          <w:pPr>
            <w:pStyle w:val="76723528266644FE85C988AD408ED57F"/>
          </w:pPr>
          <w:r w:rsidRPr="003A4110">
            <w:rPr>
              <w:rStyle w:val="YerTutucuMetni"/>
              <w:rFonts w:ascii="Arial" w:hAnsi="Arial" w:cs="Arial"/>
            </w:rPr>
            <w:t>Select</w:t>
          </w:r>
        </w:p>
      </w:docPartBody>
    </w:docPart>
    <w:docPart>
      <w:docPartPr>
        <w:name w:val="7F32B008B9014BFCA1AC37DA7CF6F8C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7FC3573-C4D9-46E3-BEF9-61BABD152536}"/>
      </w:docPartPr>
      <w:docPartBody>
        <w:p w:rsidR="00292A1D" w:rsidRDefault="00292A1D">
          <w:pPr>
            <w:pStyle w:val="7F32B008B9014BFCA1AC37DA7CF6F8C2"/>
          </w:pPr>
          <w:r w:rsidRPr="003A4110">
            <w:rPr>
              <w:rFonts w:ascii="Arial" w:hAnsi="Arial"/>
              <w:highlight w:val="lightGray"/>
            </w:rPr>
            <w:t>Click</w:t>
          </w:r>
        </w:p>
      </w:docPartBody>
    </w:docPart>
    <w:docPart>
      <w:docPartPr>
        <w:name w:val="D8F06E4D34394C4A9C15E61DCDFB892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639EDCC-05B8-40C7-B080-FFC0F0CBEA9A}"/>
      </w:docPartPr>
      <w:docPartBody>
        <w:p w:rsidR="00292A1D" w:rsidRDefault="00292A1D">
          <w:pPr>
            <w:pStyle w:val="D8F06E4D34394C4A9C15E61DCDFB8928"/>
          </w:pPr>
          <w:r w:rsidRPr="003A4110">
            <w:rPr>
              <w:rFonts w:ascii="Arial" w:hAnsi="Arial"/>
              <w:highlight w:val="lightGray"/>
            </w:rPr>
            <w:t>Click</w:t>
          </w:r>
        </w:p>
      </w:docPartBody>
    </w:docPart>
    <w:docPart>
      <w:docPartPr>
        <w:name w:val="F8CF40AB8C614B44848279BAA8AB16D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358C109-0B45-4DC3-94DD-4F09996F006C}"/>
      </w:docPartPr>
      <w:docPartBody>
        <w:p w:rsidR="00292A1D" w:rsidRDefault="00292A1D">
          <w:pPr>
            <w:pStyle w:val="F8CF40AB8C614B44848279BAA8AB16D6"/>
          </w:pPr>
          <w:r w:rsidRPr="003A4110">
            <w:rPr>
              <w:rFonts w:ascii="Arial" w:hAnsi="Arial"/>
            </w:rPr>
            <w:t>Click</w:t>
          </w:r>
        </w:p>
      </w:docPartBody>
    </w:docPart>
    <w:docPart>
      <w:docPartPr>
        <w:name w:val="32061BE4C1CE41B1A519241166E2931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1F57CB3-57D2-4F10-965D-C5858E219C66}"/>
      </w:docPartPr>
      <w:docPartBody>
        <w:p w:rsidR="00292A1D" w:rsidRDefault="00292A1D">
          <w:pPr>
            <w:pStyle w:val="32061BE4C1CE41B1A519241166E29318"/>
          </w:pPr>
          <w:r>
            <w:rPr>
              <w:rStyle w:val="YerTutucuMetni"/>
              <w:rFonts w:ascii="Arial" w:hAnsi="Arial" w:cs="Arial"/>
            </w:rPr>
            <w:t>Currency</w:t>
          </w:r>
        </w:p>
      </w:docPartBody>
    </w:docPart>
    <w:docPart>
      <w:docPartPr>
        <w:name w:val="C568298686DE41AEB7207BC101AFDE7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1CD2E0C-9F8B-4393-B4BC-F23862A7049F}"/>
      </w:docPartPr>
      <w:docPartBody>
        <w:p w:rsidR="00292A1D" w:rsidRDefault="00292A1D">
          <w:pPr>
            <w:pStyle w:val="C568298686DE41AEB7207BC101AFDE73"/>
          </w:pPr>
          <w:r w:rsidRPr="003A4110">
            <w:rPr>
              <w:rFonts w:ascii="Arial" w:hAnsi="Arial"/>
              <w:bCs/>
              <w:highlight w:val="lightGray"/>
            </w:rPr>
            <w:t>W</w:t>
          </w:r>
        </w:p>
      </w:docPartBody>
    </w:docPart>
    <w:docPart>
      <w:docPartPr>
        <w:name w:val="9409A926B8CA4036ABDA243729053A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D4A2E38-3513-4596-A195-B1D13D90A86E}"/>
      </w:docPartPr>
      <w:docPartBody>
        <w:p w:rsidR="00292A1D" w:rsidRDefault="00292A1D">
          <w:pPr>
            <w:pStyle w:val="9409A926B8CA4036ABDA243729053A56"/>
          </w:pPr>
          <w:r w:rsidRPr="0045495D">
            <w:rPr>
              <w:rFonts w:ascii="Arial" w:hAnsi="Arial"/>
              <w:bCs/>
              <w:highlight w:val="lightGray"/>
            </w:rPr>
            <w:t>L</w:t>
          </w:r>
        </w:p>
      </w:docPartBody>
    </w:docPart>
    <w:docPart>
      <w:docPartPr>
        <w:name w:val="26A03DF09C4D4BEBB5A15945A7AA6B3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1C59BA6-1610-4A93-B820-D4A6B2205A5B}"/>
      </w:docPartPr>
      <w:docPartBody>
        <w:p w:rsidR="00292A1D" w:rsidRDefault="00292A1D">
          <w:pPr>
            <w:pStyle w:val="26A03DF09C4D4BEBB5A15945A7AA6B34"/>
          </w:pPr>
          <w:r w:rsidRPr="0045495D">
            <w:rPr>
              <w:rFonts w:ascii="Arial" w:hAnsi="Arial"/>
              <w:bCs/>
              <w:highlight w:val="lightGray"/>
            </w:rPr>
            <w:t>H</w:t>
          </w:r>
        </w:p>
      </w:docPartBody>
    </w:docPart>
    <w:docPart>
      <w:docPartPr>
        <w:name w:val="12B7608849B54BC1A698BD7ED89CC67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0FB62F7-6890-424A-8702-CC1D35321520}"/>
      </w:docPartPr>
      <w:docPartBody>
        <w:p w:rsidR="00292A1D" w:rsidRDefault="00292A1D">
          <w:pPr>
            <w:pStyle w:val="12B7608849B54BC1A698BD7ED89CC679"/>
          </w:pPr>
          <w:r w:rsidRPr="0045495D">
            <w:rPr>
              <w:rFonts w:ascii="Arial" w:hAnsi="Arial"/>
              <w:highlight w:val="lightGray"/>
            </w:rPr>
            <w:t>Click</w:t>
          </w:r>
        </w:p>
      </w:docPartBody>
    </w:docPart>
    <w:docPart>
      <w:docPartPr>
        <w:name w:val="AEABF4900C0346FB93112E104E208FC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94D462F-ADB2-43A1-99C2-CAB0D61FA696}"/>
      </w:docPartPr>
      <w:docPartBody>
        <w:p w:rsidR="00292A1D" w:rsidRDefault="00292A1D">
          <w:pPr>
            <w:pStyle w:val="AEABF4900C0346FB93112E104E208FC5"/>
          </w:pPr>
          <w:r w:rsidRPr="0045495D">
            <w:rPr>
              <w:rFonts w:ascii="Arial" w:hAnsi="Arial"/>
              <w:highlight w:val="lightGray"/>
            </w:rPr>
            <w:t>0000.00.00.00.00</w:t>
          </w:r>
        </w:p>
      </w:docPartBody>
    </w:docPart>
    <w:docPart>
      <w:docPartPr>
        <w:name w:val="F1C6BEAC6A8F48D1A14AAB81327240D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B30FB86-0896-44B1-8585-C570397BD926}"/>
      </w:docPartPr>
      <w:docPartBody>
        <w:p w:rsidR="00292A1D" w:rsidRDefault="00292A1D">
          <w:pPr>
            <w:pStyle w:val="F1C6BEAC6A8F48D1A14AAB81327240D1"/>
          </w:pPr>
          <w:r>
            <w:rPr>
              <w:rFonts w:ascii="Arial" w:hAnsi="Arial"/>
            </w:rPr>
            <w:t>Description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A1D"/>
    <w:rsid w:val="00292A1D"/>
    <w:rsid w:val="00F1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A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E74514AB38B4F0B8C7B0EF1F6902BF5">
    <w:name w:val="4E74514AB38B4F0B8C7B0EF1F6902BF5"/>
    <w:rsid w:val="00292A1D"/>
  </w:style>
  <w:style w:type="paragraph" w:customStyle="1" w:styleId="EC2095A80B284ACDBFD07B7912BD61B6">
    <w:name w:val="EC2095A80B284ACDBFD07B7912BD61B6"/>
    <w:rsid w:val="00292A1D"/>
  </w:style>
  <w:style w:type="paragraph" w:customStyle="1" w:styleId="1F41B03311EA4DC9941FFF086D8BCF47">
    <w:name w:val="1F41B03311EA4DC9941FFF086D8BCF47"/>
    <w:rsid w:val="00292A1D"/>
  </w:style>
  <w:style w:type="paragraph" w:customStyle="1" w:styleId="45330BB4E8E54F96AB924C73838FF2F1">
    <w:name w:val="45330BB4E8E54F96AB924C73838FF2F1"/>
    <w:rsid w:val="00292A1D"/>
  </w:style>
  <w:style w:type="character" w:styleId="YerTutucuMetni">
    <w:name w:val="Placeholder Text"/>
    <w:basedOn w:val="VarsaylanParagrafYazTipi"/>
    <w:uiPriority w:val="99"/>
    <w:semiHidden/>
    <w:rsid w:val="00292A1D"/>
    <w:rPr>
      <w:color w:val="808080"/>
    </w:rPr>
  </w:style>
  <w:style w:type="paragraph" w:customStyle="1" w:styleId="76723528266644FE85C988AD408ED57F">
    <w:name w:val="76723528266644FE85C988AD408ED57F"/>
    <w:rsid w:val="00292A1D"/>
  </w:style>
  <w:style w:type="paragraph" w:customStyle="1" w:styleId="7F32B008B9014BFCA1AC37DA7CF6F8C2">
    <w:name w:val="7F32B008B9014BFCA1AC37DA7CF6F8C2"/>
    <w:rsid w:val="00292A1D"/>
  </w:style>
  <w:style w:type="paragraph" w:customStyle="1" w:styleId="D8F06E4D34394C4A9C15E61DCDFB8928">
    <w:name w:val="D8F06E4D34394C4A9C15E61DCDFB8928"/>
    <w:rsid w:val="00292A1D"/>
  </w:style>
  <w:style w:type="paragraph" w:customStyle="1" w:styleId="F8CF40AB8C614B44848279BAA8AB16D6">
    <w:name w:val="F8CF40AB8C614B44848279BAA8AB16D6"/>
    <w:rsid w:val="00292A1D"/>
  </w:style>
  <w:style w:type="paragraph" w:customStyle="1" w:styleId="32061BE4C1CE41B1A519241166E29318">
    <w:name w:val="32061BE4C1CE41B1A519241166E29318"/>
    <w:rsid w:val="00292A1D"/>
  </w:style>
  <w:style w:type="paragraph" w:customStyle="1" w:styleId="C568298686DE41AEB7207BC101AFDE73">
    <w:name w:val="C568298686DE41AEB7207BC101AFDE73"/>
    <w:rsid w:val="00292A1D"/>
  </w:style>
  <w:style w:type="paragraph" w:customStyle="1" w:styleId="9409A926B8CA4036ABDA243729053A56">
    <w:name w:val="9409A926B8CA4036ABDA243729053A56"/>
    <w:rsid w:val="00292A1D"/>
  </w:style>
  <w:style w:type="paragraph" w:customStyle="1" w:styleId="26A03DF09C4D4BEBB5A15945A7AA6B34">
    <w:name w:val="26A03DF09C4D4BEBB5A15945A7AA6B34"/>
    <w:rsid w:val="00292A1D"/>
  </w:style>
  <w:style w:type="paragraph" w:customStyle="1" w:styleId="12B7608849B54BC1A698BD7ED89CC679">
    <w:name w:val="12B7608849B54BC1A698BD7ED89CC679"/>
    <w:rsid w:val="00292A1D"/>
  </w:style>
  <w:style w:type="paragraph" w:customStyle="1" w:styleId="AEABF4900C0346FB93112E104E208FC5">
    <w:name w:val="AEABF4900C0346FB93112E104E208FC5"/>
    <w:rsid w:val="00292A1D"/>
  </w:style>
  <w:style w:type="paragraph" w:customStyle="1" w:styleId="F1C6BEAC6A8F48D1A14AAB81327240D1">
    <w:name w:val="F1C6BEAC6A8F48D1A14AAB81327240D1"/>
    <w:rsid w:val="00292A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C:\Users\ali.erdem\Desktop\IFOS 2026, 9-13.09.2026, ICC, SERENAS\ORIGINALS\08.Logistics Services Request Form.dotm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ali.erdem</dc:creator>
  <cp:lastModifiedBy>Ferda AR</cp:lastModifiedBy>
  <cp:revision>2</cp:revision>
  <cp:lastPrinted>2007-05-01T10:07:00Z</cp:lastPrinted>
  <dcterms:created xsi:type="dcterms:W3CDTF">2026-04-08T06:26:00Z</dcterms:created>
  <dcterms:modified xsi:type="dcterms:W3CDTF">2026-04-08T06:26:00Z</dcterms:modified>
</cp:coreProperties>
</file>